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58D" w:rsidRPr="001F0A2A" w:rsidRDefault="0077458D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r w:rsidRPr="001F0A2A">
        <w:rPr>
          <w:rFonts w:ascii="Times New Roman" w:hAnsi="Times New Roman" w:cs="Times New Roman"/>
          <w:sz w:val="24"/>
          <w:szCs w:val="24"/>
        </w:rPr>
        <w:t>Сведения</w:t>
      </w:r>
      <w:r w:rsidRPr="001F0A2A">
        <w:rPr>
          <w:rFonts w:ascii="Times New Roman" w:hAnsi="Times New Roman" w:cs="Times New Roman"/>
          <w:sz w:val="24"/>
          <w:szCs w:val="24"/>
        </w:rPr>
        <w:br/>
        <w:t>о доходах, об имуществе и обязательствах имущественного характера</w:t>
      </w:r>
      <w:r w:rsidRPr="001F0A2A">
        <w:rPr>
          <w:rFonts w:ascii="Times New Roman" w:hAnsi="Times New Roman" w:cs="Times New Roman"/>
          <w:sz w:val="24"/>
          <w:szCs w:val="24"/>
        </w:rPr>
        <w:br/>
        <w:t>депутата МО «Кочковатский сельсовет» и членов его семьи за период с 1 января по 31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F0A2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F0A2A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77458D" w:rsidRPr="001F0A2A">
        <w:tc>
          <w:tcPr>
            <w:tcW w:w="1734" w:type="dxa"/>
            <w:vMerge w:val="restart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520" w:type="dxa"/>
            <w:gridSpan w:val="4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7458D" w:rsidRPr="001F0A2A">
        <w:tc>
          <w:tcPr>
            <w:tcW w:w="1734" w:type="dxa"/>
            <w:vMerge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559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59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353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</w:tc>
      </w:tr>
      <w:tr w:rsidR="0077458D" w:rsidRPr="001F0A2A">
        <w:tc>
          <w:tcPr>
            <w:tcW w:w="1734" w:type="dxa"/>
            <w:vMerge w:val="restart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Кашаиев Шаймардан Магазович</w:t>
            </w:r>
          </w:p>
        </w:tc>
        <w:tc>
          <w:tcPr>
            <w:tcW w:w="1635" w:type="dxa"/>
            <w:vMerge w:val="restart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502 000</w:t>
            </w:r>
          </w:p>
        </w:tc>
        <w:tc>
          <w:tcPr>
            <w:tcW w:w="1842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559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Шевроле Нива, ВАЗ 2123</w:t>
            </w:r>
          </w:p>
        </w:tc>
        <w:tc>
          <w:tcPr>
            <w:tcW w:w="1985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6900001</w:t>
            </w:r>
          </w:p>
        </w:tc>
        <w:tc>
          <w:tcPr>
            <w:tcW w:w="1353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7458D" w:rsidRPr="001F0A2A">
        <w:tc>
          <w:tcPr>
            <w:tcW w:w="1734" w:type="dxa"/>
            <w:vMerge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  <w:tc>
          <w:tcPr>
            <w:tcW w:w="1559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Седан </w:t>
            </w:r>
            <w:r w:rsidRPr="001F0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0A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Rio</w:t>
            </w:r>
          </w:p>
        </w:tc>
        <w:tc>
          <w:tcPr>
            <w:tcW w:w="1985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8D" w:rsidRPr="001F0A2A">
        <w:tc>
          <w:tcPr>
            <w:tcW w:w="1734" w:type="dxa"/>
            <w:vMerge w:val="restart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635" w:type="dxa"/>
            <w:vMerge w:val="restart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  <w:vMerge w:val="restart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353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7458D" w:rsidRPr="001F0A2A">
        <w:tc>
          <w:tcPr>
            <w:tcW w:w="1734" w:type="dxa"/>
            <w:vMerge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  <w:tc>
          <w:tcPr>
            <w:tcW w:w="1353" w:type="dxa"/>
          </w:tcPr>
          <w:p w:rsidR="0077458D" w:rsidRPr="001F0A2A" w:rsidRDefault="0077458D" w:rsidP="00607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A2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77458D" w:rsidRPr="001F0A2A" w:rsidRDefault="0077458D" w:rsidP="00A8513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458D" w:rsidRPr="001F0A2A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D48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2A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496F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15AE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07DD7"/>
    <w:rsid w:val="00610FC8"/>
    <w:rsid w:val="00611E90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7458D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3B68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13BA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D4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513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123</Words>
  <Characters>703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user</cp:lastModifiedBy>
  <cp:revision>3</cp:revision>
  <dcterms:created xsi:type="dcterms:W3CDTF">2017-04-19T10:27:00Z</dcterms:created>
  <dcterms:modified xsi:type="dcterms:W3CDTF">2017-04-19T10:44:00Z</dcterms:modified>
</cp:coreProperties>
</file>